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FD0400">
        <w:rPr>
          <w:rFonts w:ascii="Arial" w:hAnsi="Arial" w:cs="Arial"/>
          <w:b/>
          <w:sz w:val="24"/>
          <w:lang w:eastAsia="ja-JP"/>
        </w:rPr>
        <w:t>2</w:t>
      </w:r>
      <w:r w:rsidR="00BA05F4">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2F040A">
        <w:rPr>
          <w:rFonts w:ascii="Arial" w:hAnsi="Arial" w:cs="Arial"/>
          <w:b/>
          <w:sz w:val="24"/>
          <w:lang w:eastAsia="ja-JP"/>
        </w:rPr>
        <w:t>3337</w:t>
      </w:r>
      <w:bookmarkStart w:id="0" w:name="_GoBack"/>
      <w:bookmarkEnd w:id="0"/>
    </w:p>
    <w:p w:rsidR="00C022E3" w:rsidRDefault="006203B2"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w:t>
      </w:r>
      <w:r w:rsidR="00BA05F4">
        <w:rPr>
          <w:rFonts w:ascii="Arial" w:hAnsi="Arial" w:cs="Arial"/>
          <w:b/>
          <w:sz w:val="24"/>
        </w:rPr>
        <w:t>4</w:t>
      </w:r>
      <w:r w:rsidR="00FD0400">
        <w:rPr>
          <w:rFonts w:ascii="Arial" w:hAnsi="Arial" w:cs="Arial"/>
          <w:b/>
          <w:sz w:val="24"/>
        </w:rPr>
        <w:t>-</w:t>
      </w:r>
      <w:r w:rsidR="00782E95">
        <w:rPr>
          <w:rFonts w:ascii="Arial" w:hAnsi="Arial" w:cs="Arial"/>
          <w:b/>
          <w:sz w:val="24"/>
        </w:rPr>
        <w:t>2</w:t>
      </w:r>
      <w:r w:rsidR="00BA05F4">
        <w:rPr>
          <w:rFonts w:ascii="Arial" w:hAnsi="Arial" w:cs="Arial"/>
          <w:b/>
          <w:sz w:val="24"/>
        </w:rPr>
        <w:t>8 September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sidR="00BA05F4">
        <w:rPr>
          <w:rFonts w:ascii="Arial" w:hAnsi="Arial" w:cs="Arial"/>
          <w:b/>
          <w:sz w:val="24"/>
          <w:lang w:eastAsia="ja-JP"/>
        </w:rPr>
        <w:t>Harbin</w:t>
      </w:r>
      <w:r w:rsidR="00FD0400">
        <w:rPr>
          <w:rFonts w:ascii="Arial" w:hAnsi="Arial" w:cs="Arial"/>
          <w:b/>
          <w:sz w:val="24"/>
          <w:lang w:eastAsia="ja-JP"/>
        </w:rPr>
        <w:t>(China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2F040A">
        <w:rPr>
          <w:rFonts w:ascii="Arial" w:hAnsi="Arial"/>
          <w:b/>
          <w:lang w:val="en-US"/>
        </w:rPr>
        <w:t>, Nokia Shanghai Bell</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664B">
        <w:rPr>
          <w:rFonts w:ascii="Arial" w:hAnsi="Arial" w:cs="Arial"/>
          <w:b/>
        </w:rPr>
        <w:t xml:space="preserve">pCR to add </w:t>
      </w:r>
      <w:r w:rsidR="0058678B">
        <w:rPr>
          <w:rFonts w:ascii="Arial" w:hAnsi="Arial" w:cs="Arial"/>
          <w:b/>
        </w:rPr>
        <w:t xml:space="preserve">Key issue </w:t>
      </w:r>
      <w:r w:rsidR="00BA05F4">
        <w:rPr>
          <w:rFonts w:ascii="Arial" w:hAnsi="Arial" w:cs="Arial"/>
          <w:b/>
        </w:rPr>
        <w:t>additional secondary authentication for Slice access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040A">
        <w:rPr>
          <w:rFonts w:ascii="Arial" w:hAnsi="Arial"/>
          <w:b/>
        </w:rPr>
        <w:t>8.11</w:t>
      </w:r>
    </w:p>
    <w:p w:rsidR="00C022E3" w:rsidRDefault="00C022E3">
      <w:pPr>
        <w:pStyle w:val="Heading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the Enhanced Net Slice</w:t>
      </w:r>
      <w:r w:rsidR="00F0664B">
        <w:rPr>
          <w:b/>
          <w:i/>
        </w:rPr>
        <w:t xml:space="preserve"> TR</w:t>
      </w:r>
    </w:p>
    <w:p w:rsidR="00C022E3" w:rsidRPr="0026416B" w:rsidRDefault="00C022E3">
      <w:pPr>
        <w:pStyle w:val="Heading1"/>
      </w:pPr>
      <w:r>
        <w:t>2</w:t>
      </w:r>
      <w:r>
        <w:tab/>
        <w:t>References</w:t>
      </w:r>
    </w:p>
    <w:p w:rsidR="00C022E3" w:rsidRPr="0026416B" w:rsidRDefault="0020618E" w:rsidP="0073054F">
      <w:pPr>
        <w:pStyle w:val="Reference"/>
      </w:pPr>
      <w:r>
        <w:t xml:space="preserve"> [1]</w:t>
      </w:r>
      <w:r>
        <w:tab/>
        <w:t>3GPP TR 23.740</w:t>
      </w:r>
    </w:p>
    <w:p w:rsidR="00C022E3" w:rsidRPr="0026416B" w:rsidRDefault="00C022E3" w:rsidP="0026416B">
      <w:pPr>
        <w:pStyle w:val="Reference"/>
        <w:rPr>
          <w:lang w:val="fr-FR"/>
        </w:rPr>
      </w:pPr>
      <w:r w:rsidRPr="0026416B">
        <w:t>[2]</w:t>
      </w:r>
      <w:r w:rsidRPr="0026416B">
        <w:tab/>
      </w:r>
      <w:r w:rsidR="00213CF9">
        <w:t xml:space="preserve">SA1 requirements </w:t>
      </w:r>
    </w:p>
    <w:p w:rsidR="00C022E3" w:rsidRDefault="00C022E3">
      <w:pPr>
        <w:pStyle w:val="Heading1"/>
      </w:pPr>
      <w:r>
        <w:t>3</w:t>
      </w:r>
      <w:r>
        <w:tab/>
        <w:t>Rationale</w:t>
      </w:r>
    </w:p>
    <w:p w:rsidR="00F0664B" w:rsidRDefault="00F0664B" w:rsidP="009448AD">
      <w:r w:rsidRPr="00F0664B">
        <w:t xml:space="preserve">This contribution proposes a key issue on </w:t>
      </w:r>
      <w:r w:rsidR="009448AD">
        <w:t>performing Slice specific authentication using additional credentials other than the credentials used for primary authentication.</w:t>
      </w:r>
      <w:r w:rsidRPr="00F0664B">
        <w:t xml:space="preserve"> </w:t>
      </w:r>
    </w:p>
    <w:p w:rsidR="00C022E3" w:rsidRDefault="00C022E3">
      <w:pPr>
        <w:pStyle w:val="Heading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20618E">
        <w:rPr>
          <w:i/>
          <w:color w:val="4472C4" w:themeColor="accent1"/>
        </w:rPr>
        <w:t>e-Net Slice</w:t>
      </w:r>
      <w:r w:rsidR="00711C70" w:rsidRPr="00F0664B">
        <w:rPr>
          <w:i/>
          <w:color w:val="4472C4" w:themeColor="accent1"/>
        </w:rPr>
        <w:t xml:space="preserve"> </w:t>
      </w:r>
      <w:r w:rsidR="002F040A">
        <w:rPr>
          <w:i/>
          <w:color w:val="4472C4" w:themeColor="accent1"/>
        </w:rPr>
        <w:t>TR 33.813</w:t>
      </w:r>
      <w:r w:rsidRPr="00F0664B">
        <w:rPr>
          <w:i/>
          <w:color w:val="4472C4" w:themeColor="accent1"/>
        </w:rPr>
        <w:t xml:space="preserve"> **********************************</w:t>
      </w:r>
    </w:p>
    <w:p w:rsidR="00BA05F4" w:rsidRPr="001A295A" w:rsidRDefault="001A295A" w:rsidP="001A295A">
      <w:pPr>
        <w:pStyle w:val="Heading2"/>
      </w:pPr>
      <w:r>
        <w:t>5</w:t>
      </w:r>
      <w:r w:rsidR="000E5FEC" w:rsidRPr="000E5FEC">
        <w:t xml:space="preserve">.x </w:t>
      </w:r>
      <w:r w:rsidR="00BA05F4">
        <w:t xml:space="preserve">Key issue #y: Authentication for access to specific Network Slices </w:t>
      </w:r>
      <w:r w:rsidR="006077D1">
        <w:t>using secondary authentication</w:t>
      </w:r>
    </w:p>
    <w:p w:rsidR="00BA05F4" w:rsidRPr="00BA05F4" w:rsidRDefault="001A295A" w:rsidP="009448AD">
      <w:pPr>
        <w:pStyle w:val="Heading3"/>
      </w:pPr>
      <w:r>
        <w:t>5.x</w:t>
      </w:r>
      <w:r w:rsidR="00BA05F4" w:rsidRPr="00BA05F4">
        <w:t>.1</w:t>
      </w:r>
      <w:r w:rsidR="00BA05F4" w:rsidRPr="00BA05F4">
        <w:tab/>
        <w:t>Description</w:t>
      </w:r>
    </w:p>
    <w:p w:rsidR="001A295A" w:rsidRDefault="001A295A" w:rsidP="001A295A">
      <w:r>
        <w:t xml:space="preserve">This key issue will study how to </w:t>
      </w:r>
      <w:bookmarkStart w:id="1" w:name="_Hlk528410838"/>
      <w:r>
        <w:t xml:space="preserve">perform Network Slice Access authentication and authorization specific for the Network Slice Access authentication that uses User Identities and Credentials different from the 3GPP SUPI </w:t>
      </w:r>
      <w:bookmarkEnd w:id="1"/>
      <w:r>
        <w:t xml:space="preserve">and that takes </w:t>
      </w:r>
      <w:r w:rsidRPr="001A295A">
        <w:t>place after the primary authentication which is still required between the UE and the 5GS for PLMN access authorization and authentication.</w:t>
      </w:r>
    </w:p>
    <w:p w:rsidR="00BA05F4" w:rsidRPr="00BA05F4" w:rsidRDefault="001A295A" w:rsidP="001A295A">
      <w:r>
        <w:t xml:space="preserve">In particular, the key issue will </w:t>
      </w:r>
      <w:r w:rsidR="00BA05F4" w:rsidRPr="00BA05F4">
        <w:t>will address: Access control to Network Slices that require additional authorization and authentication:</w:t>
      </w:r>
    </w:p>
    <w:p w:rsidR="00BA05F4" w:rsidRPr="00BA05F4" w:rsidRDefault="00BA05F4" w:rsidP="00BA05F4">
      <w:pPr>
        <w:pStyle w:val="Heading3"/>
        <w:rPr>
          <w:rFonts w:ascii="Times New Roman" w:hAnsi="Times New Roman"/>
          <w:sz w:val="20"/>
        </w:rPr>
      </w:pPr>
      <w:r w:rsidRPr="00BA05F4">
        <w:rPr>
          <w:rFonts w:ascii="Times New Roman" w:hAnsi="Times New Roman"/>
          <w:sz w:val="20"/>
        </w:rPr>
        <w:t>-</w:t>
      </w:r>
      <w:r w:rsidRPr="00BA05F4">
        <w:rPr>
          <w:rFonts w:ascii="Times New Roman" w:hAnsi="Times New Roman"/>
          <w:sz w:val="20"/>
        </w:rPr>
        <w:tab/>
        <w:t>How do the UE and the Network know that additional authorization and authentication is required for a Network Slice?</w:t>
      </w:r>
    </w:p>
    <w:p w:rsidR="00BA05F4" w:rsidRDefault="00BA05F4" w:rsidP="00BA05F4">
      <w:pPr>
        <w:pStyle w:val="Heading3"/>
        <w:rPr>
          <w:rFonts w:ascii="Times New Roman" w:hAnsi="Times New Roman"/>
          <w:sz w:val="20"/>
        </w:rPr>
      </w:pPr>
      <w:r w:rsidRPr="00BA05F4">
        <w:rPr>
          <w:rFonts w:ascii="Times New Roman" w:hAnsi="Times New Roman"/>
          <w:sz w:val="20"/>
        </w:rPr>
        <w:t>-</w:t>
      </w:r>
      <w:r w:rsidRPr="00BA05F4">
        <w:rPr>
          <w:rFonts w:ascii="Times New Roman" w:hAnsi="Times New Roman"/>
          <w:sz w:val="20"/>
        </w:rPr>
        <w:tab/>
        <w:t>How is the additional authorization and authentication triggered and performed? E.g. which procedures are used and when.</w:t>
      </w:r>
    </w:p>
    <w:p w:rsidR="00DF7021" w:rsidRDefault="009448AD" w:rsidP="009448AD">
      <w:pPr>
        <w:pStyle w:val="Heading3"/>
      </w:pPr>
      <w:r>
        <w:t>5.x</w:t>
      </w:r>
      <w:r w:rsidR="00DF7021">
        <w:t>.2 Potential security threat</w:t>
      </w:r>
    </w:p>
    <w:p w:rsidR="001A295A" w:rsidRDefault="001A295A">
      <w:r>
        <w:t>If Slice specific authentication is not performed, unautherized UEs may acces</w:t>
      </w:r>
      <w:r w:rsidR="009C5F6B">
        <w:t>s the Slice which those</w:t>
      </w:r>
      <w:r>
        <w:t xml:space="preserve"> UEs are not entitled to access. The unautherized UEs may consume resources of the Network Slice</w:t>
      </w:r>
      <w:r w:rsidR="009C5F6B">
        <w:t xml:space="preserve"> and they may cause DoS to legitimate UEs.</w:t>
      </w:r>
    </w:p>
    <w:p w:rsidR="00E36233" w:rsidRDefault="00E36233">
      <w: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rsidR="00DF7021" w:rsidRPr="009448AD" w:rsidRDefault="009448AD" w:rsidP="009448AD">
      <w:pPr>
        <w:pStyle w:val="Heading3"/>
      </w:pPr>
      <w:r w:rsidRPr="009448AD">
        <w:lastRenderedPageBreak/>
        <w:t>5.</w:t>
      </w:r>
      <w:r w:rsidR="00DF7021" w:rsidRPr="009448AD">
        <w:t>x.1.2 Potential security requirements</w:t>
      </w:r>
    </w:p>
    <w:p w:rsidR="009C5F6B" w:rsidRDefault="00DF7021">
      <w:r>
        <w:t xml:space="preserve">It should be possible to </w:t>
      </w:r>
      <w:r w:rsidR="009C5F6B" w:rsidRPr="009C5F6B">
        <w:t>perform Network Slice Access authentication and authorization specific</w:t>
      </w:r>
      <w:r w:rsidR="00E36233">
        <w:t xml:space="preserve"> </w:t>
      </w:r>
      <w:r w:rsidR="009C5F6B" w:rsidRPr="009C5F6B">
        <w:t>Netw</w:t>
      </w:r>
      <w:r w:rsidR="009C5F6B">
        <w:t>ork Slice</w:t>
      </w:r>
      <w:r w:rsidR="00E36233">
        <w:t>, in addition to primary authentication if the Slice is configured for such aditional authentication.</w:t>
      </w:r>
      <w:r w:rsidR="009C5F6B">
        <w:t xml:space="preserve"> </w:t>
      </w:r>
    </w:p>
    <w:p w:rsidR="00E36233" w:rsidRDefault="00DF7021">
      <w:r w:rsidRPr="00DF7021">
        <w:t xml:space="preserve">It should be possible to </w:t>
      </w:r>
      <w:r w:rsidR="00E36233">
        <w:t xml:space="preserve">perform the additional authentication </w:t>
      </w:r>
      <w:r w:rsidR="009448AD">
        <w:t xml:space="preserve">on top of primary authentication </w:t>
      </w:r>
      <w:r w:rsidR="00E36233">
        <w:t>using credentials other than credentials used for primary authentication used for 3GPP access.</w:t>
      </w:r>
    </w:p>
    <w:p w:rsidR="00DF7021" w:rsidRDefault="00DF7021"/>
    <w:p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053" w:rsidRDefault="00F35053">
      <w:r>
        <w:separator/>
      </w:r>
    </w:p>
  </w:endnote>
  <w:endnote w:type="continuationSeparator" w:id="0">
    <w:p w:rsidR="00F35053" w:rsidRDefault="00F35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053" w:rsidRDefault="00F35053">
      <w:r>
        <w:separator/>
      </w:r>
    </w:p>
  </w:footnote>
  <w:footnote w:type="continuationSeparator" w:id="0">
    <w:p w:rsidR="00F35053" w:rsidRDefault="00F35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0492"/>
    <w:rsid w:val="000819D8"/>
    <w:rsid w:val="00083764"/>
    <w:rsid w:val="000A0F3C"/>
    <w:rsid w:val="000B0F20"/>
    <w:rsid w:val="000B756E"/>
    <w:rsid w:val="000E0E74"/>
    <w:rsid w:val="000E4605"/>
    <w:rsid w:val="000E5FEC"/>
    <w:rsid w:val="00126DB4"/>
    <w:rsid w:val="001667C3"/>
    <w:rsid w:val="001967B3"/>
    <w:rsid w:val="001A295A"/>
    <w:rsid w:val="001C3EC8"/>
    <w:rsid w:val="001D2BD4"/>
    <w:rsid w:val="0020395B"/>
    <w:rsid w:val="0020618E"/>
    <w:rsid w:val="00213CF9"/>
    <w:rsid w:val="0021575F"/>
    <w:rsid w:val="00244C9A"/>
    <w:rsid w:val="0026416B"/>
    <w:rsid w:val="00276A5B"/>
    <w:rsid w:val="00286F88"/>
    <w:rsid w:val="002C7AF5"/>
    <w:rsid w:val="002F040A"/>
    <w:rsid w:val="00371032"/>
    <w:rsid w:val="003C5A97"/>
    <w:rsid w:val="003F09BC"/>
    <w:rsid w:val="003F52B2"/>
    <w:rsid w:val="004005EF"/>
    <w:rsid w:val="004D211E"/>
    <w:rsid w:val="004D55C2"/>
    <w:rsid w:val="004E2255"/>
    <w:rsid w:val="004F2420"/>
    <w:rsid w:val="00517C9B"/>
    <w:rsid w:val="005729C4"/>
    <w:rsid w:val="00575FCB"/>
    <w:rsid w:val="0058678B"/>
    <w:rsid w:val="0059227B"/>
    <w:rsid w:val="005B795D"/>
    <w:rsid w:val="005F4008"/>
    <w:rsid w:val="006077D1"/>
    <w:rsid w:val="006203B2"/>
    <w:rsid w:val="006221CB"/>
    <w:rsid w:val="00652248"/>
    <w:rsid w:val="00657B80"/>
    <w:rsid w:val="006A70AC"/>
    <w:rsid w:val="006B1777"/>
    <w:rsid w:val="006D340A"/>
    <w:rsid w:val="00711C70"/>
    <w:rsid w:val="0073054F"/>
    <w:rsid w:val="00782E95"/>
    <w:rsid w:val="007C27B0"/>
    <w:rsid w:val="007C6A82"/>
    <w:rsid w:val="007E40D2"/>
    <w:rsid w:val="007F300B"/>
    <w:rsid w:val="00891210"/>
    <w:rsid w:val="00926ABD"/>
    <w:rsid w:val="009448AD"/>
    <w:rsid w:val="00966D47"/>
    <w:rsid w:val="00995B6E"/>
    <w:rsid w:val="009C0DED"/>
    <w:rsid w:val="009C5F6B"/>
    <w:rsid w:val="009F26C1"/>
    <w:rsid w:val="00A26698"/>
    <w:rsid w:val="00A37D7F"/>
    <w:rsid w:val="00A84A94"/>
    <w:rsid w:val="00A92F7B"/>
    <w:rsid w:val="00AF1E23"/>
    <w:rsid w:val="00B01AFF"/>
    <w:rsid w:val="00B27E39"/>
    <w:rsid w:val="00B90C4D"/>
    <w:rsid w:val="00B92CA9"/>
    <w:rsid w:val="00BA05F4"/>
    <w:rsid w:val="00C022E3"/>
    <w:rsid w:val="00C4712D"/>
    <w:rsid w:val="00C94F55"/>
    <w:rsid w:val="00CA7711"/>
    <w:rsid w:val="00CA7D62"/>
    <w:rsid w:val="00CF2394"/>
    <w:rsid w:val="00D11216"/>
    <w:rsid w:val="00D62265"/>
    <w:rsid w:val="00D84EA9"/>
    <w:rsid w:val="00D8512E"/>
    <w:rsid w:val="00DA1E58"/>
    <w:rsid w:val="00DE4EF2"/>
    <w:rsid w:val="00DF2C0E"/>
    <w:rsid w:val="00DF7021"/>
    <w:rsid w:val="00E06FFB"/>
    <w:rsid w:val="00E30155"/>
    <w:rsid w:val="00E36233"/>
    <w:rsid w:val="00ED270D"/>
    <w:rsid w:val="00ED4954"/>
    <w:rsid w:val="00EE0943"/>
    <w:rsid w:val="00F0664B"/>
    <w:rsid w:val="00F35053"/>
    <w:rsid w:val="00F64770"/>
    <w:rsid w:val="00F82507"/>
    <w:rsid w:val="00F82C5B"/>
    <w:rsid w:val="00FD0400"/>
    <w:rsid w:val="00FD6B5A"/>
    <w:rsid w:val="00FF6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652BE5"/>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378</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2</cp:revision>
  <cp:lastPrinted>1900-01-01T05:00:00Z</cp:lastPrinted>
  <dcterms:created xsi:type="dcterms:W3CDTF">2018-11-04T19:45:00Z</dcterms:created>
  <dcterms:modified xsi:type="dcterms:W3CDTF">2018-11-04T19:45:00Z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